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B89BB7" w14:textId="77777777" w:rsidR="00A343D8" w:rsidRDefault="00A343D8" w:rsidP="00283345"/>
    <w:p w14:paraId="163A60F3" w14:textId="77777777" w:rsidR="00A343D8" w:rsidRDefault="00A343D8" w:rsidP="00283345"/>
    <w:p w14:paraId="71FC32AE" w14:textId="77777777" w:rsidR="00A343D8" w:rsidRDefault="00A343D8" w:rsidP="00283345"/>
    <w:p w14:paraId="73313877" w14:textId="77777777" w:rsidR="00A343D8" w:rsidRDefault="00A343D8" w:rsidP="00283345"/>
    <w:p w14:paraId="425025CA" w14:textId="77777777" w:rsidR="00A343D8" w:rsidRDefault="00A343D8" w:rsidP="00283345"/>
    <w:p w14:paraId="17C69A44" w14:textId="77777777" w:rsidR="00A343D8" w:rsidRDefault="00A343D8" w:rsidP="00283345"/>
    <w:p w14:paraId="3918DB0D" w14:textId="1C7E24C2" w:rsidR="00A343D8" w:rsidRDefault="00A343D8" w:rsidP="00283345"/>
    <w:p w14:paraId="2E54E737" w14:textId="77777777" w:rsidR="00283345" w:rsidRDefault="00283345" w:rsidP="00283345"/>
    <w:p w14:paraId="32A78FE3" w14:textId="4BD178C2" w:rsidR="00A343D8" w:rsidRPr="00283345" w:rsidRDefault="00020203" w:rsidP="00A343D8">
      <w:pPr>
        <w:jc w:val="center"/>
        <w:rPr>
          <w:rFonts w:cs="Times New Roman"/>
          <w:sz w:val="72"/>
          <w:szCs w:val="72"/>
        </w:rPr>
      </w:pPr>
      <w:r w:rsidRPr="00283345">
        <w:rPr>
          <w:rFonts w:cs="Times New Roman"/>
          <w:b/>
          <w:sz w:val="72"/>
          <w:szCs w:val="72"/>
        </w:rPr>
        <w:t>Politika č. 18</w:t>
      </w:r>
    </w:p>
    <w:p w14:paraId="6147B7AD" w14:textId="1108BBC1" w:rsidR="00A343D8" w:rsidRPr="00A343D8" w:rsidRDefault="00A343D8" w:rsidP="00A343D8">
      <w:pPr>
        <w:jc w:val="center"/>
        <w:rPr>
          <w:rFonts w:ascii="Source Sans Pro" w:hAnsi="Source Sans Pro"/>
          <w:b/>
          <w:sz w:val="52"/>
          <w:szCs w:val="52"/>
        </w:rPr>
      </w:pPr>
      <w:r w:rsidRPr="00283345">
        <w:rPr>
          <w:rFonts w:cs="Times New Roman"/>
          <w:b/>
          <w:sz w:val="72"/>
          <w:szCs w:val="72"/>
        </w:rPr>
        <w:t>Politika ochrany před škodlivým kódem</w:t>
      </w:r>
      <w:r w:rsidR="00D34677" w:rsidRPr="00283345">
        <w:rPr>
          <w:rFonts w:cs="Times New Roman"/>
          <w:b/>
          <w:sz w:val="72"/>
          <w:szCs w:val="72"/>
        </w:rPr>
        <w:br/>
      </w:r>
    </w:p>
    <w:p w14:paraId="175E5B3D" w14:textId="77777777" w:rsidR="00A343D8" w:rsidRDefault="00A343D8" w:rsidP="00A343D8">
      <w:pPr>
        <w:jc w:val="center"/>
      </w:pPr>
    </w:p>
    <w:p w14:paraId="7DB32409" w14:textId="77777777" w:rsidR="00A343D8" w:rsidRDefault="00A343D8" w:rsidP="00A343D8">
      <w:pPr>
        <w:jc w:val="center"/>
      </w:pPr>
    </w:p>
    <w:p w14:paraId="5C7A671B" w14:textId="77777777" w:rsidR="00A343D8" w:rsidRDefault="00A343D8" w:rsidP="00A343D8">
      <w:pPr>
        <w:jc w:val="center"/>
      </w:pPr>
    </w:p>
    <w:p w14:paraId="5ED24EB3" w14:textId="77777777" w:rsidR="00A343D8" w:rsidRDefault="00A343D8" w:rsidP="00A343D8">
      <w:pPr>
        <w:jc w:val="center"/>
      </w:pPr>
    </w:p>
    <w:p w14:paraId="4533AC0D" w14:textId="66DD1EF6" w:rsidR="00020203" w:rsidRDefault="00020203">
      <w:r>
        <w:br w:type="page"/>
      </w:r>
    </w:p>
    <w:p w14:paraId="6A5C5991" w14:textId="77777777" w:rsidR="00F06E6F" w:rsidRPr="004A4431" w:rsidRDefault="00F06E6F" w:rsidP="008D0FF9">
      <w:pPr>
        <w:pStyle w:val="Nadpis1"/>
      </w:pPr>
      <w:bookmarkStart w:id="0" w:name="_Toc79581662"/>
      <w:r w:rsidRPr="004A4431">
        <w:lastRenderedPageBreak/>
        <w:t>Obsah</w:t>
      </w:r>
      <w:bookmarkEnd w:id="0"/>
    </w:p>
    <w:p w14:paraId="0A8E266D" w14:textId="605868F8" w:rsidR="00665745" w:rsidRDefault="00756B4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9581662" w:history="1">
        <w:r w:rsidR="00665745" w:rsidRPr="008475DC">
          <w:rPr>
            <w:rStyle w:val="Hypertextovodkaz"/>
            <w:noProof/>
          </w:rPr>
          <w:t>1</w:t>
        </w:r>
        <w:r w:rsidR="00665745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665745" w:rsidRPr="008475DC">
          <w:rPr>
            <w:rStyle w:val="Hypertextovodkaz"/>
            <w:noProof/>
          </w:rPr>
          <w:t>Obsah</w:t>
        </w:r>
        <w:r w:rsidR="00665745">
          <w:rPr>
            <w:noProof/>
            <w:webHidden/>
          </w:rPr>
          <w:tab/>
        </w:r>
        <w:r w:rsidR="00665745">
          <w:rPr>
            <w:noProof/>
            <w:webHidden/>
          </w:rPr>
          <w:fldChar w:fldCharType="begin"/>
        </w:r>
        <w:r w:rsidR="00665745">
          <w:rPr>
            <w:noProof/>
            <w:webHidden/>
          </w:rPr>
          <w:instrText xml:space="preserve"> PAGEREF _Toc79581662 \h </w:instrText>
        </w:r>
        <w:r w:rsidR="00665745">
          <w:rPr>
            <w:noProof/>
            <w:webHidden/>
          </w:rPr>
        </w:r>
        <w:r w:rsidR="00665745">
          <w:rPr>
            <w:noProof/>
            <w:webHidden/>
          </w:rPr>
          <w:fldChar w:fldCharType="separate"/>
        </w:r>
        <w:r w:rsidR="00665745">
          <w:rPr>
            <w:noProof/>
            <w:webHidden/>
          </w:rPr>
          <w:t>2</w:t>
        </w:r>
        <w:r w:rsidR="00665745">
          <w:rPr>
            <w:noProof/>
            <w:webHidden/>
          </w:rPr>
          <w:fldChar w:fldCharType="end"/>
        </w:r>
      </w:hyperlink>
    </w:p>
    <w:p w14:paraId="0A64CC5D" w14:textId="7A838465" w:rsidR="00665745" w:rsidRDefault="0066574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663" w:history="1">
        <w:r w:rsidRPr="008475DC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8475DC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800B811" w14:textId="6ECDCFD6" w:rsidR="00665745" w:rsidRDefault="0066574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664" w:history="1">
        <w:r w:rsidRPr="008475DC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8475DC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EA24B6E" w14:textId="43513E91" w:rsidR="00665745" w:rsidRDefault="0066574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665" w:history="1">
        <w:r w:rsidRPr="008475DC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8475DC">
          <w:rPr>
            <w:rStyle w:val="Hypertextovodkaz"/>
            <w:noProof/>
          </w:rPr>
          <w:t>Pravidla a postupy pro ochranu komunikace mezi mimoresortní a resortní sítí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33479FA" w14:textId="3BF8319C" w:rsidR="00665745" w:rsidRDefault="0066574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666" w:history="1">
        <w:r w:rsidRPr="008475DC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8475DC">
          <w:rPr>
            <w:rStyle w:val="Hypertextovodkaz"/>
            <w:noProof/>
          </w:rPr>
          <w:t>Pravidla a postupy pro ochranu pracovních stanic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2F383C72" w14:textId="0B3C875D" w:rsidR="00665745" w:rsidRDefault="00665745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667" w:history="1">
        <w:r w:rsidRPr="008475DC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8475DC">
          <w:rPr>
            <w:rStyle w:val="Hypertextovodkaz"/>
            <w:noProof/>
          </w:rPr>
          <w:t>Pravidla a postupy pro ochranu serverů a sdílených datových úložišť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5B9B41A5" w14:textId="483DEBDC" w:rsidR="00CA7223" w:rsidRDefault="00756B45">
      <w:pPr>
        <w:rPr>
          <w:b/>
          <w:bCs/>
        </w:rPr>
      </w:pPr>
      <w:r>
        <w:rPr>
          <w:b/>
          <w:bCs/>
        </w:rPr>
        <w:fldChar w:fldCharType="end"/>
      </w:r>
      <w:r w:rsidR="00CA7223">
        <w:rPr>
          <w:b/>
          <w:bCs/>
        </w:rPr>
        <w:br w:type="page"/>
      </w:r>
    </w:p>
    <w:p w14:paraId="6E32302E" w14:textId="77777777" w:rsidR="008D0FF9" w:rsidRDefault="008D0FF9" w:rsidP="008D0FF9">
      <w:pPr>
        <w:pStyle w:val="Nadpis1"/>
      </w:pPr>
      <w:bookmarkStart w:id="1" w:name="_Toc79581663"/>
      <w:r w:rsidRPr="004A4431">
        <w:lastRenderedPageBreak/>
        <w:t>Preambule</w:t>
      </w:r>
      <w:bookmarkEnd w:id="1"/>
    </w:p>
    <w:p w14:paraId="166F3B5E" w14:textId="08956EBD" w:rsidR="005E23E0" w:rsidRDefault="00502BB8" w:rsidP="00B76354">
      <w:pPr>
        <w:pStyle w:val="Bodpedpisu"/>
      </w:pPr>
      <w:r w:rsidRPr="00502BB8">
        <w:t>Politika ochrany před škodlivým kódem</w:t>
      </w:r>
      <w:r w:rsidR="005E23E0">
        <w:t xml:space="preserve"> je </w:t>
      </w:r>
      <w:r w:rsidR="005E23E0" w:rsidRPr="005E23E0">
        <w:rPr>
          <w:b/>
        </w:rPr>
        <w:t>dílčí</w:t>
      </w:r>
      <w:r w:rsidR="006819C5">
        <w:rPr>
          <w:b/>
        </w:rPr>
        <w:t xml:space="preserve"> </w:t>
      </w:r>
      <w:r w:rsidR="005E23E0" w:rsidRPr="00075176">
        <w:rPr>
          <w:b/>
        </w:rPr>
        <w:t>bezpečnostní politikou definující</w:t>
      </w:r>
      <w:r w:rsidR="00DD5FE6">
        <w:rPr>
          <w:b/>
        </w:rPr>
        <w:t xml:space="preserve"> pravidla </w:t>
      </w:r>
      <w:r w:rsidR="008654D4">
        <w:rPr>
          <w:b/>
        </w:rPr>
        <w:t>ochrany proti škodlivému kódu</w:t>
      </w:r>
      <w:r w:rsidR="006819C5">
        <w:rPr>
          <w:b/>
        </w:rPr>
        <w:t xml:space="preserve"> </w:t>
      </w:r>
      <w:r w:rsidR="005E23E0">
        <w:t>(</w:t>
      </w:r>
      <w:r w:rsidR="00D34677" w:rsidRPr="00283345">
        <w:t xml:space="preserve">jak v </w:t>
      </w:r>
      <w:r w:rsidR="00D34677" w:rsidRPr="00283345">
        <w:rPr>
          <w:i/>
        </w:rPr>
        <w:t>klíčových informačních systémech</w:t>
      </w:r>
      <w:r w:rsidR="00D34677" w:rsidRPr="00283345">
        <w:t xml:space="preserve">, </w:t>
      </w:r>
      <w:r w:rsidR="00D34677" w:rsidRPr="00283345">
        <w:rPr>
          <w:i/>
        </w:rPr>
        <w:t>klíčových podpůrných systémech</w:t>
      </w:r>
      <w:r w:rsidR="00D34677" w:rsidRPr="00283345">
        <w:t xml:space="preserve">, tak i </w:t>
      </w:r>
      <w:r w:rsidR="00D34677" w:rsidRPr="00283345">
        <w:rPr>
          <w:i/>
        </w:rPr>
        <w:t>běžných informačních systémech</w:t>
      </w:r>
      <w:r w:rsidR="005E23E0">
        <w:t xml:space="preserve">), </w:t>
      </w:r>
      <w:r w:rsidR="003C29AB" w:rsidRPr="003C29AB">
        <w:t>přičemž vychází z</w:t>
      </w:r>
      <w:r w:rsidR="004D4E59">
        <w:t> </w:t>
      </w:r>
      <w:r w:rsidR="00950736">
        <w:t>I</w:t>
      </w:r>
      <w:r w:rsidR="004D4E59">
        <w:t>nstrukce (</w:t>
      </w:r>
      <w:r w:rsidR="003C29AB" w:rsidRPr="003C29AB">
        <w:t>Politiky systému řízení</w:t>
      </w:r>
      <w:r w:rsidR="004D4E59">
        <w:t>)</w:t>
      </w:r>
      <w:r w:rsidR="003C29AB" w:rsidRPr="003C29AB">
        <w:t xml:space="preserve"> a je jí podřízen</w:t>
      </w:r>
      <w:r w:rsidR="004D4E59">
        <w:t>a</w:t>
      </w:r>
      <w:r w:rsidR="005E23E0">
        <w:t>.</w:t>
      </w:r>
    </w:p>
    <w:p w14:paraId="444532EE" w14:textId="67C5F11F" w:rsidR="005E23E0" w:rsidRDefault="005E23E0" w:rsidP="00B76354">
      <w:pPr>
        <w:pStyle w:val="Bodpedpisu"/>
      </w:pPr>
      <w:r>
        <w:t>Oblast působnosti této politiky je shodná s h</w:t>
      </w:r>
      <w:r w:rsidRPr="00861F23">
        <w:t>ranic</w:t>
      </w:r>
      <w:r>
        <w:t>í</w:t>
      </w:r>
      <w:r w:rsidRPr="00861F23">
        <w:t xml:space="preserve"> systému řízení bezpečnosti informací</w:t>
      </w:r>
      <w:r>
        <w:t xml:space="preserve"> uvedenou v </w:t>
      </w:r>
      <w:r w:rsidR="00950736">
        <w:t>Instrukci</w:t>
      </w:r>
      <w:r>
        <w:t>.</w:t>
      </w:r>
      <w:bookmarkStart w:id="2" w:name="_GoBack"/>
      <w:bookmarkEnd w:id="2"/>
    </w:p>
    <w:p w14:paraId="2DBFADA1" w14:textId="6DC8E582" w:rsidR="005E23E0" w:rsidRDefault="00756B45" w:rsidP="00B76354">
      <w:pPr>
        <w:pStyle w:val="Bodpedpisu"/>
      </w:pPr>
      <w:r w:rsidRPr="00756B45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2D74B2CF" w14:textId="77777777" w:rsidR="005E23E0" w:rsidRDefault="005E23E0" w:rsidP="005E23E0">
      <w:pPr>
        <w:pStyle w:val="Nadpis1"/>
      </w:pPr>
      <w:bookmarkStart w:id="3" w:name="_Toc79581664"/>
      <w:r>
        <w:t>Zkratky a pojmy</w:t>
      </w:r>
      <w:bookmarkEnd w:id="3"/>
    </w:p>
    <w:p w14:paraId="70FC8750" w14:textId="2FC00F66" w:rsidR="005E23E0" w:rsidRDefault="005E23E0" w:rsidP="00296CD6">
      <w:pPr>
        <w:pStyle w:val="Bodpedpisu"/>
      </w:pPr>
      <w:r>
        <w:t>V této politice jsou použity zkratky a pojmy z </w:t>
      </w:r>
      <w:r w:rsidR="00950736">
        <w:t>Instrukce</w:t>
      </w:r>
      <w:r>
        <w:t xml:space="preserve">. </w:t>
      </w:r>
    </w:p>
    <w:p w14:paraId="22DFF948" w14:textId="1A0D727B" w:rsidR="00561AC4" w:rsidRDefault="00561AC4" w:rsidP="00561AC4">
      <w:pPr>
        <w:pStyle w:val="Nadpis1"/>
      </w:pPr>
      <w:bookmarkStart w:id="4" w:name="_Toc79581665"/>
      <w:r>
        <w:t xml:space="preserve">Pravidla a postupy pro ochranu komunikace mezi </w:t>
      </w:r>
      <w:r w:rsidR="00B75C8F">
        <w:t>mimoresortní</w:t>
      </w:r>
      <w:r>
        <w:t xml:space="preserve"> a </w:t>
      </w:r>
      <w:r w:rsidR="00B75C8F">
        <w:t xml:space="preserve">resortní </w:t>
      </w:r>
      <w:r>
        <w:t>sítí</w:t>
      </w:r>
      <w:bookmarkEnd w:id="4"/>
    </w:p>
    <w:p w14:paraId="056B0452" w14:textId="0D8D9272" w:rsidR="00DF16BB" w:rsidRDefault="007C6236" w:rsidP="00B76354">
      <w:pPr>
        <w:pStyle w:val="Bodpedpisu"/>
      </w:pPr>
      <w:bookmarkStart w:id="5" w:name="_Ref417994427"/>
      <w:r>
        <w:t xml:space="preserve">Na rozhraní mezi </w:t>
      </w:r>
      <w:r w:rsidR="00B75C8F">
        <w:t xml:space="preserve">resortní </w:t>
      </w:r>
      <w:r w:rsidR="00296CD6">
        <w:t xml:space="preserve">a </w:t>
      </w:r>
      <w:r w:rsidR="00B75C8F">
        <w:t>mimoresortní</w:t>
      </w:r>
      <w:r w:rsidR="00296CD6">
        <w:t xml:space="preserve"> sítí musí být nainstalovaný </w:t>
      </w:r>
      <w:r w:rsidR="007D6DC7">
        <w:t>nástroj (např. software, zařízení)</w:t>
      </w:r>
      <w:r w:rsidR="00296CD6">
        <w:t xml:space="preserve"> na detekci škodlivého kódu, který</w:t>
      </w:r>
      <w:bookmarkEnd w:id="5"/>
      <w:r w:rsidR="006819C5">
        <w:t>:</w:t>
      </w:r>
    </w:p>
    <w:p w14:paraId="75916400" w14:textId="77777777" w:rsidR="00296CD6" w:rsidRDefault="00296CD6" w:rsidP="00B76354">
      <w:pPr>
        <w:pStyle w:val="Bodpedpisu2urovne"/>
      </w:pPr>
      <w:r>
        <w:t>kontroluje komunikaci elektronické pošty směrem do a z resortu spravedlnosti,</w:t>
      </w:r>
    </w:p>
    <w:p w14:paraId="65B64644" w14:textId="76160737" w:rsidR="00296CD6" w:rsidRDefault="00395147" w:rsidP="00B76354">
      <w:pPr>
        <w:pStyle w:val="Bodpedpisu2urovne"/>
      </w:pPr>
      <w:r>
        <w:t xml:space="preserve">minimálně </w:t>
      </w:r>
      <w:r w:rsidR="00296CD6">
        <w:t xml:space="preserve">kontroluje komunikaci </w:t>
      </w:r>
      <w:r w:rsidR="00341D6D">
        <w:t xml:space="preserve">pomocí </w:t>
      </w:r>
      <w:r w:rsidR="00296CD6">
        <w:t>protokol</w:t>
      </w:r>
      <w:r w:rsidR="00341D6D">
        <w:t>ů</w:t>
      </w:r>
      <w:r w:rsidR="00296CD6">
        <w:t xml:space="preserve"> http a </w:t>
      </w:r>
      <w:proofErr w:type="spellStart"/>
      <w:r w:rsidR="00296CD6">
        <w:t>ftp</w:t>
      </w:r>
      <w:proofErr w:type="spellEnd"/>
      <w:r w:rsidR="00296CD6">
        <w:t xml:space="preserve"> směrem do resortu spravedlnosti</w:t>
      </w:r>
      <w:r w:rsidR="006819C5">
        <w:t>,</w:t>
      </w:r>
      <w:r w:rsidR="00860C04">
        <w:t xml:space="preserve"> a</w:t>
      </w:r>
    </w:p>
    <w:p w14:paraId="1CB278B2" w14:textId="77777777" w:rsidR="00860C04" w:rsidRDefault="00296CD6" w:rsidP="00B76354">
      <w:pPr>
        <w:pStyle w:val="Bodpedpisu2urovne"/>
      </w:pPr>
      <w:r>
        <w:t xml:space="preserve">má průběžně aktualizované </w:t>
      </w:r>
      <w:r w:rsidR="00BB69E4">
        <w:t>definice a signatury</w:t>
      </w:r>
      <w:r w:rsidR="00860C04">
        <w:t>.</w:t>
      </w:r>
    </w:p>
    <w:p w14:paraId="05CCFDEA" w14:textId="341F1410" w:rsidR="00BB69E4" w:rsidRDefault="007D1AA9" w:rsidP="00B76354">
      <w:pPr>
        <w:pStyle w:val="Bodpedpisu"/>
      </w:pPr>
      <w:r>
        <w:t>Nástroj</w:t>
      </w:r>
      <w:r w:rsidR="00860C04">
        <w:t xml:space="preserve"> na detekci škodlivého kódu</w:t>
      </w:r>
      <w:r w:rsidR="006819C5">
        <w:t xml:space="preserve"> </w:t>
      </w:r>
      <w:r>
        <w:t>uvedený</w:t>
      </w:r>
      <w:r w:rsidR="00860C04">
        <w:t xml:space="preserve"> v</w:t>
      </w:r>
      <w:r w:rsidR="00D43D8C">
        <w:t xml:space="preserve"> předchozím </w:t>
      </w:r>
      <w:r w:rsidR="00651957">
        <w:t xml:space="preserve">odstavci </w:t>
      </w:r>
      <w:r w:rsidR="00D43D8C">
        <w:t>musí předávat</w:t>
      </w:r>
      <w:r w:rsidR="00BB69E4">
        <w:t xml:space="preserve"> informace </w:t>
      </w:r>
      <w:r w:rsidR="00AB3CAC">
        <w:t>o</w:t>
      </w:r>
      <w:r w:rsidR="00E2312A">
        <w:t> </w:t>
      </w:r>
      <w:r w:rsidR="00AB3CAC">
        <w:t>zjištěném škodlivém kódu do centrálního úložiště logů.</w:t>
      </w:r>
    </w:p>
    <w:p w14:paraId="2435A4CB" w14:textId="22553B74" w:rsidR="00296CD6" w:rsidRDefault="00296CD6" w:rsidP="00B76354">
      <w:pPr>
        <w:pStyle w:val="Bodpedpisu"/>
      </w:pPr>
      <w:r>
        <w:t xml:space="preserve">Veškerá </w:t>
      </w:r>
      <w:r w:rsidR="00C002F1">
        <w:t xml:space="preserve">http a </w:t>
      </w:r>
      <w:proofErr w:type="spellStart"/>
      <w:r w:rsidR="00C002F1">
        <w:t>ftp</w:t>
      </w:r>
      <w:proofErr w:type="spellEnd"/>
      <w:r w:rsidR="00C002F1">
        <w:t xml:space="preserve"> </w:t>
      </w:r>
      <w:r>
        <w:t>komunikace musí být kontrolov</w:t>
      </w:r>
      <w:r w:rsidR="00C002F1">
        <w:t>á</w:t>
      </w:r>
      <w:r>
        <w:t>n</w:t>
      </w:r>
      <w:r w:rsidR="00C002F1">
        <w:t>a</w:t>
      </w:r>
      <w:r>
        <w:t xml:space="preserve"> software</w:t>
      </w:r>
      <w:r w:rsidR="00767255">
        <w:t>m</w:t>
      </w:r>
      <w:r>
        <w:t xml:space="preserve"> uvedeným v </w:t>
      </w:r>
      <w:r w:rsidR="00651957">
        <w:t xml:space="preserve">odstavci </w:t>
      </w:r>
      <w:r w:rsidR="00515EEB">
        <w:fldChar w:fldCharType="begin"/>
      </w:r>
      <w:r>
        <w:instrText xml:space="preserve"> REF _Ref417994427 \r \h </w:instrText>
      </w:r>
      <w:r w:rsidR="00B76354">
        <w:instrText xml:space="preserve"> \* MERGEFORMAT </w:instrText>
      </w:r>
      <w:r w:rsidR="00515EEB">
        <w:fldChar w:fldCharType="separate"/>
      </w:r>
      <w:r w:rsidR="00665745">
        <w:t>(5)</w:t>
      </w:r>
      <w:r w:rsidR="00515EEB">
        <w:fldChar w:fldCharType="end"/>
      </w:r>
      <w:r>
        <w:t xml:space="preserve">. Výjimky uděluje </w:t>
      </w:r>
      <w:r w:rsidR="004D4E59" w:rsidRPr="00862C63">
        <w:rPr>
          <w:i/>
        </w:rPr>
        <w:t>m</w:t>
      </w:r>
      <w:r w:rsidRPr="00862C63">
        <w:rPr>
          <w:i/>
        </w:rPr>
        <w:t>anažer kybernetické bezpečnosti</w:t>
      </w:r>
      <w:r>
        <w:t>.</w:t>
      </w:r>
    </w:p>
    <w:p w14:paraId="38FFCEB9" w14:textId="0F4AFB61" w:rsidR="00FD744F" w:rsidRDefault="00FD744F" w:rsidP="00B76354">
      <w:pPr>
        <w:pStyle w:val="Bodpedpisu"/>
      </w:pPr>
      <w:r>
        <w:t>Za naplnění požadavků uvedených v </w:t>
      </w:r>
      <w:r w:rsidR="003C29AB" w:rsidRPr="003C29AB">
        <w:t xml:space="preserve">tomto článku </w:t>
      </w:r>
      <w:r>
        <w:t xml:space="preserve">odpovídá </w:t>
      </w:r>
      <w:r w:rsidR="00C22D57" w:rsidRPr="00854BAD">
        <w:rPr>
          <w:i/>
        </w:rPr>
        <w:t xml:space="preserve">garant </w:t>
      </w:r>
      <w:r w:rsidR="00D34677" w:rsidRPr="00854BAD">
        <w:rPr>
          <w:i/>
        </w:rPr>
        <w:t>podpůrn</w:t>
      </w:r>
      <w:r w:rsidR="00D34677">
        <w:rPr>
          <w:i/>
        </w:rPr>
        <w:t>ého</w:t>
      </w:r>
      <w:r w:rsidR="00D34677" w:rsidRPr="00854BAD">
        <w:rPr>
          <w:i/>
        </w:rPr>
        <w:t xml:space="preserve"> </w:t>
      </w:r>
      <w:r w:rsidR="00C22D57" w:rsidRPr="00854BAD">
        <w:rPr>
          <w:i/>
        </w:rPr>
        <w:t>aktiv</w:t>
      </w:r>
      <w:r w:rsidR="00D34677">
        <w:rPr>
          <w:i/>
        </w:rPr>
        <w:t>a</w:t>
      </w:r>
      <w:r w:rsidR="00C22D57">
        <w:t xml:space="preserve">, konkrétně </w:t>
      </w:r>
      <w:r>
        <w:t xml:space="preserve">ředitel </w:t>
      </w:r>
      <w:r w:rsidRPr="00FD744F">
        <w:t>odboru informatiky</w:t>
      </w:r>
      <w:r>
        <w:t xml:space="preserve"> </w:t>
      </w:r>
      <w:r w:rsidR="006819C5">
        <w:t>M</w:t>
      </w:r>
      <w:r>
        <w:t>inisterstva</w:t>
      </w:r>
      <w:r w:rsidR="00767255">
        <w:t xml:space="preserve"> spravedlnosti</w:t>
      </w:r>
      <w:r>
        <w:t>.</w:t>
      </w:r>
    </w:p>
    <w:p w14:paraId="48AA53EB" w14:textId="77777777" w:rsidR="00561AC4" w:rsidRDefault="00561AC4" w:rsidP="00561AC4">
      <w:pPr>
        <w:pStyle w:val="Nadpis1"/>
      </w:pPr>
      <w:bookmarkStart w:id="6" w:name="_Toc79581666"/>
      <w:r>
        <w:t>Pravidla a postupy pro ochranu pracovních stanic</w:t>
      </w:r>
      <w:bookmarkEnd w:id="6"/>
    </w:p>
    <w:p w14:paraId="49622780" w14:textId="234B0453" w:rsidR="00FD744F" w:rsidRDefault="00864287" w:rsidP="00B76354">
      <w:pPr>
        <w:pStyle w:val="Bodpedpisu"/>
      </w:pPr>
      <w:bookmarkStart w:id="7" w:name="_Ref418003263"/>
      <w:r>
        <w:t>V</w:t>
      </w:r>
      <w:r w:rsidRPr="00864287">
        <w:t>šechny stanice, ze kterých je přistupováno k</w:t>
      </w:r>
      <w:r>
        <w:t> IS resortu spravedlnosti</w:t>
      </w:r>
      <w:r w:rsidR="00767255">
        <w:t>,</w:t>
      </w:r>
      <w:r w:rsidR="006819C5">
        <w:t xml:space="preserve"> </w:t>
      </w:r>
      <w:r w:rsidR="004150ED">
        <w:t xml:space="preserve">nebo které jsou připojeny do </w:t>
      </w:r>
      <w:r w:rsidR="00B75C8F">
        <w:t xml:space="preserve">resortní </w:t>
      </w:r>
      <w:r w:rsidR="004150ED">
        <w:t>sítě</w:t>
      </w:r>
      <w:r w:rsidRPr="00864287">
        <w:t>, musí být vybaveny aktuálním software</w:t>
      </w:r>
      <w:r w:rsidR="00767255">
        <w:t>m</w:t>
      </w:r>
      <w:r w:rsidR="006819C5">
        <w:t xml:space="preserve"> </w:t>
      </w:r>
      <w:r w:rsidR="0015199A">
        <w:t>pro</w:t>
      </w:r>
      <w:r w:rsidRPr="00864287">
        <w:t xml:space="preserve"> detekci </w:t>
      </w:r>
      <w:r w:rsidR="00AB3CAC">
        <w:t>škodlivého kódu</w:t>
      </w:r>
      <w:r w:rsidRPr="00864287">
        <w:t xml:space="preserve"> (min. antiv</w:t>
      </w:r>
      <w:r w:rsidR="00FA5CA1">
        <w:t>irový software a anti-spyware),</w:t>
      </w:r>
      <w:r w:rsidR="00FD744F">
        <w:t xml:space="preserve"> který</w:t>
      </w:r>
      <w:bookmarkEnd w:id="7"/>
      <w:r w:rsidR="006819C5">
        <w:t>:</w:t>
      </w:r>
    </w:p>
    <w:p w14:paraId="55923E21" w14:textId="77777777" w:rsidR="00FD744F" w:rsidRDefault="00F34E08" w:rsidP="00B76354">
      <w:pPr>
        <w:pStyle w:val="Bodpedpisu2urovne"/>
      </w:pPr>
      <w:r>
        <w:t xml:space="preserve">zajišťuje </w:t>
      </w:r>
      <w:r w:rsidR="00FD744F">
        <w:t xml:space="preserve">průběžnou kontrolu přijímaných, stahovaných a otevíraných souborů, </w:t>
      </w:r>
    </w:p>
    <w:p w14:paraId="66664FA7" w14:textId="77777777" w:rsidR="00FD744F" w:rsidRDefault="00F34E08" w:rsidP="00B76354">
      <w:pPr>
        <w:pStyle w:val="Bodpedpisu2urovne"/>
      </w:pPr>
      <w:r>
        <w:t xml:space="preserve">zajišťuje </w:t>
      </w:r>
      <w:r w:rsidR="00FD744F">
        <w:t xml:space="preserve">pravidelné kontroly </w:t>
      </w:r>
      <w:r w:rsidR="003A76DD">
        <w:t>celé pracovní stanice v definovaných intervale</w:t>
      </w:r>
      <w:r>
        <w:t>c</w:t>
      </w:r>
      <w:r w:rsidR="0077259E">
        <w:t>h, minimálně však jednou týdně</w:t>
      </w:r>
      <w:r w:rsidR="006819C5">
        <w:t>,</w:t>
      </w:r>
      <w:r w:rsidR="0077259E">
        <w:t xml:space="preserve"> a</w:t>
      </w:r>
    </w:p>
    <w:p w14:paraId="7E0AA76F" w14:textId="77777777" w:rsidR="00F34E08" w:rsidRDefault="00F34E08" w:rsidP="00B76354">
      <w:pPr>
        <w:pStyle w:val="Bodpedpisu2urovne"/>
      </w:pPr>
      <w:r>
        <w:t xml:space="preserve">má průběžně aktualizované </w:t>
      </w:r>
      <w:r w:rsidR="00AB3CAC">
        <w:t>definice a signatury</w:t>
      </w:r>
      <w:r w:rsidR="0077259E">
        <w:t>.</w:t>
      </w:r>
    </w:p>
    <w:p w14:paraId="79C6517F" w14:textId="161A2DA8" w:rsidR="00D72FEF" w:rsidRDefault="00D72FEF" w:rsidP="00B76354">
      <w:pPr>
        <w:pStyle w:val="Bodpedpisu"/>
      </w:pPr>
      <w:bookmarkStart w:id="8" w:name="_Ref418003267"/>
      <w:r>
        <w:lastRenderedPageBreak/>
        <w:t>V</w:t>
      </w:r>
      <w:r w:rsidRPr="00864287">
        <w:t>šechny stanice, ze kterých je přistupováno k</w:t>
      </w:r>
      <w:r>
        <w:t> IS resortu spravedlnosti</w:t>
      </w:r>
      <w:r w:rsidR="00767255">
        <w:t>,</w:t>
      </w:r>
      <w:r>
        <w:t xml:space="preserve"> nebo které jsou připojeny do </w:t>
      </w:r>
      <w:r w:rsidR="00B75C8F">
        <w:t xml:space="preserve">resortní </w:t>
      </w:r>
      <w:r>
        <w:t>sítě, musí</w:t>
      </w:r>
      <w:r w:rsidR="006819C5">
        <w:t>:</w:t>
      </w:r>
    </w:p>
    <w:p w14:paraId="48315EDC" w14:textId="77777777" w:rsidR="00D72FEF" w:rsidRDefault="00D72FEF" w:rsidP="00B76354">
      <w:pPr>
        <w:pStyle w:val="Bodpedpisu2urovne"/>
      </w:pPr>
      <w:r>
        <w:t>blokovat automatické spouštění obsahu výměnných médií</w:t>
      </w:r>
      <w:r w:rsidR="006819C5">
        <w:t>,</w:t>
      </w:r>
      <w:r>
        <w:t xml:space="preserve"> a</w:t>
      </w:r>
    </w:p>
    <w:p w14:paraId="29110327" w14:textId="055643B3" w:rsidR="00D72FEF" w:rsidRPr="00974B2C" w:rsidRDefault="00D72FEF" w:rsidP="00B76354">
      <w:pPr>
        <w:pStyle w:val="Bodpedpisu2urovne"/>
      </w:pPr>
      <w:r>
        <w:t>omez</w:t>
      </w:r>
      <w:r w:rsidR="005F2F0B">
        <w:t xml:space="preserve">ovat </w:t>
      </w:r>
      <w:r>
        <w:t>oprávnění ke změnám a spouštění softwar</w:t>
      </w:r>
      <w:r w:rsidR="006819C5">
        <w:t>u</w:t>
      </w:r>
      <w:r w:rsidR="00767255">
        <w:t xml:space="preserve"> (tzv. UAC)</w:t>
      </w:r>
      <w:r>
        <w:t>.</w:t>
      </w:r>
    </w:p>
    <w:p w14:paraId="0CB2B1DC" w14:textId="7DA1AA6C" w:rsidR="0077259E" w:rsidRPr="00854BAD" w:rsidRDefault="0077259E" w:rsidP="00B76354">
      <w:pPr>
        <w:pStyle w:val="Bodpedpisu"/>
      </w:pPr>
      <w:r w:rsidRPr="00854BAD">
        <w:t xml:space="preserve">Software na detekci škodlivého kódu uvedený v předchozím </w:t>
      </w:r>
      <w:r w:rsidR="00651957">
        <w:t>odstavci</w:t>
      </w:r>
      <w:r w:rsidR="00651957" w:rsidRPr="00854BAD">
        <w:t xml:space="preserve"> </w:t>
      </w:r>
      <w:r w:rsidRPr="00854BAD">
        <w:t xml:space="preserve">musí v případě pracovních stanic, které jsou součástí </w:t>
      </w:r>
      <w:r w:rsidR="0093149D" w:rsidRPr="00854BAD">
        <w:rPr>
          <w:i/>
        </w:rPr>
        <w:t>klíčového informačního systému</w:t>
      </w:r>
      <w:r w:rsidRPr="00854BAD">
        <w:t>, předávat informace o zjištěném škodlivém kódu do centrálního úložiště logů.</w:t>
      </w:r>
      <w:bookmarkEnd w:id="8"/>
    </w:p>
    <w:p w14:paraId="3E5DEB5C" w14:textId="43E468DD" w:rsidR="00C15C66" w:rsidRDefault="00C15C66" w:rsidP="00B76354">
      <w:pPr>
        <w:pStyle w:val="Bodpedpisu"/>
      </w:pPr>
      <w:r>
        <w:t>Za splnění požadavků uvedených v </w:t>
      </w:r>
      <w:r w:rsidR="00651957">
        <w:t xml:space="preserve">odstavcích </w:t>
      </w:r>
      <w:r w:rsidR="00515EEB">
        <w:fldChar w:fldCharType="begin"/>
      </w:r>
      <w:r>
        <w:instrText xml:space="preserve"> REF _Ref418003263 \r \h </w:instrText>
      </w:r>
      <w:r w:rsidR="00B76354">
        <w:instrText xml:space="preserve"> \* MERGEFORMAT </w:instrText>
      </w:r>
      <w:r w:rsidR="00515EEB">
        <w:fldChar w:fldCharType="separate"/>
      </w:r>
      <w:r w:rsidR="00665745">
        <w:t>(9)</w:t>
      </w:r>
      <w:r w:rsidR="00515EEB">
        <w:fldChar w:fldCharType="end"/>
      </w:r>
      <w:r>
        <w:t xml:space="preserve"> a </w:t>
      </w:r>
      <w:r w:rsidR="00515EEB">
        <w:fldChar w:fldCharType="begin"/>
      </w:r>
      <w:r>
        <w:instrText xml:space="preserve"> REF _Ref418003267 \r \h </w:instrText>
      </w:r>
      <w:r w:rsidR="00B76354">
        <w:instrText xml:space="preserve"> \* MERGEFORMAT </w:instrText>
      </w:r>
      <w:r w:rsidR="00515EEB">
        <w:fldChar w:fldCharType="separate"/>
      </w:r>
      <w:r w:rsidR="00665745">
        <w:t>(10)</w:t>
      </w:r>
      <w:r w:rsidR="00515EEB">
        <w:fldChar w:fldCharType="end"/>
      </w:r>
      <w:r>
        <w:t xml:space="preserve"> odpovídá </w:t>
      </w:r>
      <w:r w:rsidR="0093149D" w:rsidRPr="00854BAD">
        <w:rPr>
          <w:i/>
        </w:rPr>
        <w:t>garant podpůrného aktiva</w:t>
      </w:r>
      <w:r>
        <w:t>.</w:t>
      </w:r>
    </w:p>
    <w:p w14:paraId="341B093B" w14:textId="77777777" w:rsidR="00864287" w:rsidRDefault="00FD744F" w:rsidP="00B76354">
      <w:pPr>
        <w:pStyle w:val="Bodpedpisu"/>
      </w:pPr>
      <w:r w:rsidRPr="00FD744F">
        <w:t xml:space="preserve">Všechny vstupy nejistého nebo neověřeného původu musí před dalším zpracováním projít </w:t>
      </w:r>
      <w:r w:rsidR="00AB3CAC">
        <w:t>kontrolou na přítomnost škodlivého kódu</w:t>
      </w:r>
      <w:r w:rsidRPr="00FD744F">
        <w:t>.</w:t>
      </w:r>
      <w:r w:rsidR="003A76DD">
        <w:t xml:space="preserve"> Za provedení této kontroly odpovídá pracovník, který uvedené vstupy před dalším zpracováním přijímá.</w:t>
      </w:r>
    </w:p>
    <w:p w14:paraId="0C3DE9FD" w14:textId="2F1A35A2" w:rsidR="00494721" w:rsidRPr="00A32FDB" w:rsidRDefault="00494721" w:rsidP="00B76354">
      <w:pPr>
        <w:pStyle w:val="Bodpedpisu"/>
      </w:pPr>
      <w:r>
        <w:t xml:space="preserve">Pracovník, </w:t>
      </w:r>
      <w:r w:rsidR="000F7097">
        <w:t xml:space="preserve">kterému byla přítomnost </w:t>
      </w:r>
      <w:r>
        <w:t>škodliv</w:t>
      </w:r>
      <w:r w:rsidR="000F7097">
        <w:t>ého</w:t>
      </w:r>
      <w:r>
        <w:t xml:space="preserve"> kód</w:t>
      </w:r>
      <w:r w:rsidR="000F7097">
        <w:t>u</w:t>
      </w:r>
      <w:r w:rsidR="006819C5">
        <w:t xml:space="preserve"> </w:t>
      </w:r>
      <w:r w:rsidR="000F7097">
        <w:t>oznámena</w:t>
      </w:r>
      <w:r>
        <w:t xml:space="preserve">, musí tuto skutečnost nahlásit postupem pro hlášení kybernetických bezpečnostních </w:t>
      </w:r>
      <w:r w:rsidR="00767255">
        <w:t>událostí</w:t>
      </w:r>
      <w:r w:rsidR="006819C5">
        <w:t xml:space="preserve"> </w:t>
      </w:r>
      <w:r w:rsidRPr="00A32FDB">
        <w:t xml:space="preserve">podle </w:t>
      </w:r>
      <w:r w:rsidR="004D4E59">
        <w:t>dokumentu</w:t>
      </w:r>
      <w:r w:rsidR="006819C5">
        <w:t xml:space="preserve"> </w:t>
      </w:r>
      <w:r w:rsidR="00767255">
        <w:t>„</w:t>
      </w:r>
      <w:r w:rsidRPr="0055759D">
        <w:t>Politika zvládání kybernetických bezpečnostních incidentů</w:t>
      </w:r>
      <w:r w:rsidR="002A6248">
        <w:t>“</w:t>
      </w:r>
      <w:r w:rsidRPr="00A32FDB">
        <w:t>.</w:t>
      </w:r>
    </w:p>
    <w:p w14:paraId="3E464250" w14:textId="1B885AF3" w:rsidR="00FA5CA1" w:rsidRDefault="00FA5CA1" w:rsidP="00B76354">
      <w:pPr>
        <w:pStyle w:val="Bodpedpisu"/>
      </w:pPr>
      <w:r>
        <w:t>Uživatel nesmí vypínat nebo měnit chování softwar</w:t>
      </w:r>
      <w:r w:rsidR="006819C5">
        <w:t>u</w:t>
      </w:r>
      <w:r>
        <w:t xml:space="preserve"> pro</w:t>
      </w:r>
      <w:r w:rsidRPr="00864287">
        <w:t xml:space="preserve"> detekci škodlivých </w:t>
      </w:r>
      <w:r w:rsidR="00AB3CAC">
        <w:t>kódů</w:t>
      </w:r>
      <w:r>
        <w:t>.</w:t>
      </w:r>
    </w:p>
    <w:p w14:paraId="286AC1C5" w14:textId="77777777" w:rsidR="00541707" w:rsidRDefault="00541707" w:rsidP="00B76354">
      <w:pPr>
        <w:pStyle w:val="Bodpedpisu"/>
      </w:pPr>
      <w:r w:rsidRPr="00F34E08">
        <w:t xml:space="preserve">Pokud </w:t>
      </w:r>
      <w:r>
        <w:t xml:space="preserve">jiná </w:t>
      </w:r>
      <w:r w:rsidRPr="00F34E08">
        <w:t>politika povolí přistupovat z</w:t>
      </w:r>
      <w:r w:rsidR="004D4E59">
        <w:t>e zařízení vlastněného</w:t>
      </w:r>
      <w:r>
        <w:t xml:space="preserve"> pracovníkem </w:t>
      </w:r>
      <w:r w:rsidRPr="00F34E08">
        <w:t xml:space="preserve">k přesně určeným službám </w:t>
      </w:r>
      <w:r>
        <w:t>IS</w:t>
      </w:r>
      <w:r w:rsidRPr="00F34E08">
        <w:t xml:space="preserve"> justiční složky (např. e-mail), je </w:t>
      </w:r>
      <w:r>
        <w:t>přistupující pracovník</w:t>
      </w:r>
      <w:r w:rsidRPr="00F34E08">
        <w:t xml:space="preserve"> odpovědný za zajištění politikou požadované úrovně bezpečnosti </w:t>
      </w:r>
      <w:r>
        <w:t>tohoto</w:t>
      </w:r>
      <w:r w:rsidRPr="00F34E08">
        <w:t xml:space="preserve"> zařízení.</w:t>
      </w:r>
    </w:p>
    <w:p w14:paraId="229859B7" w14:textId="77777777" w:rsidR="002079FD" w:rsidRDefault="002079FD" w:rsidP="002079FD">
      <w:pPr>
        <w:pStyle w:val="Nadpis1"/>
      </w:pPr>
      <w:bookmarkStart w:id="9" w:name="_Toc79581667"/>
      <w:r>
        <w:t>Pravidla a postupy pro ochranu serverů a sdílených datových úložišť</w:t>
      </w:r>
      <w:bookmarkEnd w:id="9"/>
    </w:p>
    <w:p w14:paraId="49B68F55" w14:textId="77777777" w:rsidR="00864287" w:rsidRPr="00AF7003" w:rsidRDefault="00864287" w:rsidP="00B76354">
      <w:pPr>
        <w:pStyle w:val="Bodpedpisu"/>
      </w:pPr>
      <w:r>
        <w:t xml:space="preserve">Na </w:t>
      </w:r>
      <w:r w:rsidR="00046F48">
        <w:t xml:space="preserve">servery </w:t>
      </w:r>
      <w:r w:rsidR="00DB7879">
        <w:t>(</w:t>
      </w:r>
      <w:r w:rsidR="00046F48">
        <w:t>a sdílená datová úložiště</w:t>
      </w:r>
      <w:r w:rsidR="00DB7879">
        <w:t>)</w:t>
      </w:r>
      <w:r w:rsidR="006819C5">
        <w:t xml:space="preserve"> </w:t>
      </w:r>
      <w:r>
        <w:t xml:space="preserve">nesmí být přenášena žádná data (z CD/DVD, USB, přes síť apod.), která neprošla kontrolou na přítomnost škodlivých </w:t>
      </w:r>
      <w:r w:rsidR="00496854">
        <w:t>kódů</w:t>
      </w:r>
      <w:r>
        <w:t xml:space="preserve"> (např. antivirová kontrola na stanici uživatele).</w:t>
      </w:r>
      <w:r w:rsidR="00AF7003">
        <w:t xml:space="preserve"> Zároveň servery musí </w:t>
      </w:r>
      <w:r w:rsidR="00AF7003" w:rsidRPr="00AF7003">
        <w:t>blokovat automatické spouštění obsahu výměnných médií</w:t>
      </w:r>
      <w:r w:rsidR="00AF7003">
        <w:t>.</w:t>
      </w:r>
    </w:p>
    <w:p w14:paraId="7BA57F26" w14:textId="143839D0" w:rsidR="00496854" w:rsidRPr="00854BAD" w:rsidRDefault="00496854" w:rsidP="00B76354">
      <w:pPr>
        <w:pStyle w:val="Bodpedpisu"/>
      </w:pPr>
      <w:r w:rsidRPr="00854BAD">
        <w:t>Na ochranu proti škodlivým kódům nesmí být z</w:t>
      </w:r>
      <w:r w:rsidR="00046F48" w:rsidRPr="00854BAD">
        <w:t xml:space="preserve">e serverů </w:t>
      </w:r>
      <w:r w:rsidR="00DB7879" w:rsidRPr="00854BAD">
        <w:t>(</w:t>
      </w:r>
      <w:r w:rsidR="00046F48" w:rsidRPr="00854BAD">
        <w:t>a sdílených datových úložišť</w:t>
      </w:r>
      <w:r w:rsidR="00DB7879" w:rsidRPr="00854BAD">
        <w:t>)</w:t>
      </w:r>
      <w:r w:rsidR="006819C5">
        <w:t xml:space="preserve"> </w:t>
      </w:r>
      <w:r w:rsidR="0093149D" w:rsidRPr="00854BAD">
        <w:rPr>
          <w:i/>
        </w:rPr>
        <w:t>klíčových informačních systémů</w:t>
      </w:r>
      <w:r w:rsidR="006819C5">
        <w:rPr>
          <w:i/>
        </w:rPr>
        <w:t xml:space="preserve"> </w:t>
      </w:r>
      <w:r w:rsidR="0093149D" w:rsidRPr="00854BAD">
        <w:t xml:space="preserve">nebo </w:t>
      </w:r>
      <w:r w:rsidR="0093149D" w:rsidRPr="00854BAD">
        <w:rPr>
          <w:i/>
        </w:rPr>
        <w:t>klíčových podpůrných systémů</w:t>
      </w:r>
      <w:r w:rsidR="006819C5">
        <w:rPr>
          <w:i/>
        </w:rPr>
        <w:t xml:space="preserve"> </w:t>
      </w:r>
      <w:r w:rsidRPr="00854BAD">
        <w:t>přistupováno přímo na zdroje v</w:t>
      </w:r>
      <w:r w:rsidR="002A6248">
        <w:t> i</w:t>
      </w:r>
      <w:r w:rsidRPr="00854BAD">
        <w:t xml:space="preserve">nternetu ani v jiných nedůvěryhodných sítích. Výjimkou jsou přístupy za účelem aktualizace </w:t>
      </w:r>
      <w:r w:rsidR="006C33A1" w:rsidRPr="00854BAD">
        <w:t>instalovaného softwar</w:t>
      </w:r>
      <w:r w:rsidR="002A6248">
        <w:t>u</w:t>
      </w:r>
      <w:r w:rsidR="006819C5">
        <w:t xml:space="preserve"> </w:t>
      </w:r>
      <w:r w:rsidRPr="00854BAD">
        <w:t xml:space="preserve">v případě, kdy </w:t>
      </w:r>
      <w:r w:rsidR="002A6248">
        <w:t xml:space="preserve">jsou </w:t>
      </w:r>
      <w:r w:rsidRPr="00854BAD">
        <w:t>aktualizační balíky chráněny proti neoprávněné změně.</w:t>
      </w:r>
    </w:p>
    <w:p w14:paraId="170BDBC1" w14:textId="77777777" w:rsidR="00F77910" w:rsidRDefault="00046F48" w:rsidP="00B76354">
      <w:pPr>
        <w:pStyle w:val="Bodpedpisu"/>
      </w:pPr>
      <w:r>
        <w:t xml:space="preserve">Servery </w:t>
      </w:r>
      <w:r w:rsidR="00DB7879">
        <w:t>(</w:t>
      </w:r>
      <w:r>
        <w:t>a sdílená datová úložiště</w:t>
      </w:r>
      <w:r w:rsidR="00DB7879">
        <w:t>)</w:t>
      </w:r>
      <w:r w:rsidR="00115246">
        <w:t>, které jsou</w:t>
      </w:r>
      <w:r w:rsidR="006819C5">
        <w:t>:</w:t>
      </w:r>
    </w:p>
    <w:p w14:paraId="3CFA33D6" w14:textId="77777777" w:rsidR="00F77910" w:rsidRDefault="00F77910" w:rsidP="00B76354">
      <w:pPr>
        <w:pStyle w:val="Bodpedpisu2urovne"/>
      </w:pPr>
      <w:r>
        <w:t>vystavené</w:t>
      </w:r>
      <w:r w:rsidR="00561AC4">
        <w:t xml:space="preserve"> vyššímu riziku uplatnění škodlivých programů</w:t>
      </w:r>
      <w:r w:rsidR="006819C5">
        <w:t>,</w:t>
      </w:r>
      <w:r>
        <w:t xml:space="preserve"> nebo</w:t>
      </w:r>
    </w:p>
    <w:p w14:paraId="65A35F79" w14:textId="77777777" w:rsidR="00F77910" w:rsidRPr="00854BAD" w:rsidRDefault="00F77910" w:rsidP="00B76354">
      <w:pPr>
        <w:pStyle w:val="Bodpedpisu2urovne"/>
      </w:pPr>
      <w:r w:rsidRPr="00854BAD">
        <w:t xml:space="preserve">součástí </w:t>
      </w:r>
      <w:r w:rsidR="0093149D" w:rsidRPr="00854BAD">
        <w:rPr>
          <w:i/>
        </w:rPr>
        <w:t>klíčových informačních systémů</w:t>
      </w:r>
      <w:r w:rsidR="0093149D" w:rsidRPr="00854BAD">
        <w:t xml:space="preserve"> nebo </w:t>
      </w:r>
      <w:r w:rsidR="0093149D" w:rsidRPr="00854BAD">
        <w:rPr>
          <w:i/>
        </w:rPr>
        <w:t>klíčových podpůrných systémů</w:t>
      </w:r>
      <w:r w:rsidR="006819C5">
        <w:rPr>
          <w:i/>
        </w:rPr>
        <w:t>,</w:t>
      </w:r>
    </w:p>
    <w:p w14:paraId="479290C7" w14:textId="77777777" w:rsidR="00F77910" w:rsidRDefault="00561AC4" w:rsidP="00B76354">
      <w:pPr>
        <w:ind w:firstLine="382"/>
        <w:jc w:val="both"/>
      </w:pPr>
      <w:r>
        <w:t>musí být vybaveny</w:t>
      </w:r>
      <w:r w:rsidR="006819C5">
        <w:t>:</w:t>
      </w:r>
      <w:r>
        <w:t xml:space="preserve"> </w:t>
      </w:r>
    </w:p>
    <w:p w14:paraId="5CC90ABE" w14:textId="77777777" w:rsidR="00561AC4" w:rsidRDefault="00561AC4" w:rsidP="00B76354">
      <w:pPr>
        <w:pStyle w:val="Bodpedpisu2urovne"/>
      </w:pPr>
      <w:r>
        <w:t>software</w:t>
      </w:r>
      <w:r w:rsidR="002A6248">
        <w:t>m</w:t>
      </w:r>
      <w:r>
        <w:t xml:space="preserve"> na detekci škodlivých programů, který je pravid</w:t>
      </w:r>
      <w:r w:rsidR="00F77910">
        <w:t>elně aktualizován a používán</w:t>
      </w:r>
      <w:r w:rsidR="006819C5">
        <w:t>,</w:t>
      </w:r>
      <w:r w:rsidR="00F77910">
        <w:t xml:space="preserve"> nebo </w:t>
      </w:r>
    </w:p>
    <w:p w14:paraId="27ADFCCF" w14:textId="4C0E8FFE" w:rsidR="00F77910" w:rsidRDefault="00F77910" w:rsidP="00B76354">
      <w:pPr>
        <w:pStyle w:val="Bodpedpisu2urovne"/>
      </w:pPr>
      <w:r>
        <w:lastRenderedPageBreak/>
        <w:t>software</w:t>
      </w:r>
      <w:r w:rsidR="002A6248">
        <w:t>m</w:t>
      </w:r>
      <w:r>
        <w:t xml:space="preserve"> na detekci neoprávněné změny integrity softwar</w:t>
      </w:r>
      <w:r w:rsidR="002A6248">
        <w:t>u</w:t>
      </w:r>
      <w:r>
        <w:t xml:space="preserve"> nebo konfigurace komponenty.</w:t>
      </w:r>
    </w:p>
    <w:p w14:paraId="58C8463F" w14:textId="004304DA" w:rsidR="00F77910" w:rsidRPr="00854BAD" w:rsidRDefault="00D45F93" w:rsidP="00B76354">
      <w:pPr>
        <w:pStyle w:val="Bodpedpisu"/>
      </w:pPr>
      <w:r w:rsidRPr="00854BAD">
        <w:t xml:space="preserve">Servery </w:t>
      </w:r>
      <w:r w:rsidR="00DB7879" w:rsidRPr="00854BAD">
        <w:t>(</w:t>
      </w:r>
      <w:r w:rsidRPr="00854BAD">
        <w:t>a sdílená datová úložiště</w:t>
      </w:r>
      <w:r w:rsidR="00DB7879" w:rsidRPr="00854BAD">
        <w:t>)</w:t>
      </w:r>
      <w:r w:rsidR="006819C5">
        <w:t xml:space="preserve"> </w:t>
      </w:r>
      <w:r w:rsidR="0093149D" w:rsidRPr="00854BAD">
        <w:rPr>
          <w:i/>
        </w:rPr>
        <w:t>klíčových informačních systémů</w:t>
      </w:r>
      <w:r w:rsidR="00F77910" w:rsidRPr="00854BAD">
        <w:t xml:space="preserve">, na které </w:t>
      </w:r>
      <w:r w:rsidR="00115246" w:rsidRPr="00854BAD">
        <w:t xml:space="preserve">jsou </w:t>
      </w:r>
      <w:r w:rsidR="00257719" w:rsidRPr="00854BAD">
        <w:t xml:space="preserve">bez dalšího omezení </w:t>
      </w:r>
      <w:r w:rsidR="00115246" w:rsidRPr="00854BAD">
        <w:t>navazována spojení z </w:t>
      </w:r>
      <w:r w:rsidR="00B75C8F">
        <w:t>mimoresortní</w:t>
      </w:r>
      <w:r w:rsidR="00115246" w:rsidRPr="00854BAD">
        <w:t xml:space="preserve"> sítě (např. </w:t>
      </w:r>
      <w:r w:rsidR="00ED1ADC">
        <w:t>i</w:t>
      </w:r>
      <w:r w:rsidR="004D4E59" w:rsidRPr="00854BAD">
        <w:t>nternetu</w:t>
      </w:r>
      <w:r w:rsidR="00115246" w:rsidRPr="00854BAD">
        <w:t>)</w:t>
      </w:r>
      <w:r w:rsidR="00F77910" w:rsidRPr="00854BAD">
        <w:t>, musí být vybaveny software</w:t>
      </w:r>
      <w:r w:rsidR="002A6248">
        <w:t>m</w:t>
      </w:r>
      <w:r w:rsidR="00F77910" w:rsidRPr="00854BAD">
        <w:t xml:space="preserve"> na detekci neoprávněné změny integrity softwar</w:t>
      </w:r>
      <w:r w:rsidR="002A6248">
        <w:t>u</w:t>
      </w:r>
      <w:r w:rsidR="00F77910" w:rsidRPr="00854BAD">
        <w:t xml:space="preserve"> nebo konfigurace komponenty.</w:t>
      </w:r>
    </w:p>
    <w:p w14:paraId="163BCFCE" w14:textId="1D982DA5" w:rsidR="001D3855" w:rsidRDefault="001D3855" w:rsidP="00B76354">
      <w:pPr>
        <w:pStyle w:val="Bodpedpisu"/>
      </w:pPr>
      <w:r>
        <w:t xml:space="preserve">Software na detekci škodlivého kódu nebo neoprávněné změny uvedený v předchozích </w:t>
      </w:r>
      <w:r w:rsidR="00651957">
        <w:t xml:space="preserve">odstavcích </w:t>
      </w:r>
      <w:r w:rsidR="003C29AB">
        <w:t xml:space="preserve">tohoto článku </w:t>
      </w:r>
      <w:r>
        <w:t>musí předávat informace o zjištěném škodlivém kódu nebo porušení integrity do centrálního úložiště logů.</w:t>
      </w:r>
    </w:p>
    <w:p w14:paraId="0F9FE16A" w14:textId="261DC2F0" w:rsidR="008E2597" w:rsidRDefault="008E2597" w:rsidP="00B76354">
      <w:pPr>
        <w:pStyle w:val="Bodpedpisu"/>
      </w:pPr>
      <w:r>
        <w:t>Za naplnění požadavků uvedených v </w:t>
      </w:r>
      <w:r w:rsidR="003C29AB" w:rsidRPr="003C29AB">
        <w:t xml:space="preserve">tomto článku </w:t>
      </w:r>
      <w:r>
        <w:t xml:space="preserve">odpovídá </w:t>
      </w:r>
      <w:r w:rsidR="0093149D" w:rsidRPr="00854BAD">
        <w:rPr>
          <w:i/>
        </w:rPr>
        <w:t xml:space="preserve">garant </w:t>
      </w:r>
      <w:r w:rsidR="00D34677" w:rsidRPr="00854BAD">
        <w:rPr>
          <w:i/>
        </w:rPr>
        <w:t>podpůrn</w:t>
      </w:r>
      <w:r w:rsidR="00D34677">
        <w:rPr>
          <w:i/>
        </w:rPr>
        <w:t>ého</w:t>
      </w:r>
      <w:r w:rsidR="00D34677" w:rsidRPr="00854BAD">
        <w:rPr>
          <w:i/>
        </w:rPr>
        <w:t xml:space="preserve"> </w:t>
      </w:r>
      <w:r w:rsidR="0093149D" w:rsidRPr="00854BAD">
        <w:rPr>
          <w:i/>
        </w:rPr>
        <w:t>aktiv</w:t>
      </w:r>
      <w:r w:rsidR="00D34677">
        <w:rPr>
          <w:i/>
        </w:rPr>
        <w:t>a</w:t>
      </w:r>
      <w:r w:rsidRPr="008E2597">
        <w:t>.</w:t>
      </w:r>
    </w:p>
    <w:p w14:paraId="03974F3E" w14:textId="77777777" w:rsidR="001D3855" w:rsidRDefault="001D3855" w:rsidP="00B76354">
      <w:pPr>
        <w:jc w:val="both"/>
      </w:pPr>
    </w:p>
    <w:sectPr w:rsidR="001D3855" w:rsidSect="00515E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BC196" w14:textId="77777777" w:rsidR="008519AD" w:rsidRDefault="008519AD" w:rsidP="00E94C8F">
      <w:pPr>
        <w:spacing w:after="0" w:line="240" w:lineRule="auto"/>
      </w:pPr>
      <w:r>
        <w:separator/>
      </w:r>
    </w:p>
  </w:endnote>
  <w:endnote w:type="continuationSeparator" w:id="0">
    <w:p w14:paraId="35D0213E" w14:textId="77777777" w:rsidR="008519AD" w:rsidRDefault="008519AD" w:rsidP="00E94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32A988" w14:textId="77777777" w:rsidR="008519AD" w:rsidRDefault="008519AD" w:rsidP="00E94C8F">
      <w:pPr>
        <w:spacing w:after="0" w:line="240" w:lineRule="auto"/>
      </w:pPr>
      <w:r>
        <w:separator/>
      </w:r>
    </w:p>
  </w:footnote>
  <w:footnote w:type="continuationSeparator" w:id="0">
    <w:p w14:paraId="23BEED5E" w14:textId="77777777" w:rsidR="008519AD" w:rsidRDefault="008519AD" w:rsidP="00E94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220A4232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0A0"/>
    <w:rsid w:val="00002441"/>
    <w:rsid w:val="00003611"/>
    <w:rsid w:val="0000463C"/>
    <w:rsid w:val="0001049E"/>
    <w:rsid w:val="00015464"/>
    <w:rsid w:val="00020203"/>
    <w:rsid w:val="00023F40"/>
    <w:rsid w:val="0002626E"/>
    <w:rsid w:val="00031B0E"/>
    <w:rsid w:val="0003261C"/>
    <w:rsid w:val="0003616B"/>
    <w:rsid w:val="00037B03"/>
    <w:rsid w:val="000432C5"/>
    <w:rsid w:val="00043A57"/>
    <w:rsid w:val="00046537"/>
    <w:rsid w:val="00046F48"/>
    <w:rsid w:val="00047E0D"/>
    <w:rsid w:val="00051DA1"/>
    <w:rsid w:val="00054AB0"/>
    <w:rsid w:val="000655E9"/>
    <w:rsid w:val="0007117C"/>
    <w:rsid w:val="00072DAE"/>
    <w:rsid w:val="00073DB1"/>
    <w:rsid w:val="00074975"/>
    <w:rsid w:val="00075176"/>
    <w:rsid w:val="000772A7"/>
    <w:rsid w:val="000807D3"/>
    <w:rsid w:val="00082C84"/>
    <w:rsid w:val="000919D0"/>
    <w:rsid w:val="000968B7"/>
    <w:rsid w:val="000A01B9"/>
    <w:rsid w:val="000A05BC"/>
    <w:rsid w:val="000A1548"/>
    <w:rsid w:val="000A37F7"/>
    <w:rsid w:val="000A7BAB"/>
    <w:rsid w:val="000B16B1"/>
    <w:rsid w:val="000B35D8"/>
    <w:rsid w:val="000B6BF0"/>
    <w:rsid w:val="000C1EC9"/>
    <w:rsid w:val="000C569F"/>
    <w:rsid w:val="000D0012"/>
    <w:rsid w:val="000D2356"/>
    <w:rsid w:val="000D24E5"/>
    <w:rsid w:val="000D2D47"/>
    <w:rsid w:val="000D349E"/>
    <w:rsid w:val="000D53E1"/>
    <w:rsid w:val="000E0A88"/>
    <w:rsid w:val="000E515E"/>
    <w:rsid w:val="000F69FE"/>
    <w:rsid w:val="000F7097"/>
    <w:rsid w:val="0010523E"/>
    <w:rsid w:val="00106BA4"/>
    <w:rsid w:val="0011126B"/>
    <w:rsid w:val="00112A77"/>
    <w:rsid w:val="00112AF4"/>
    <w:rsid w:val="0011362E"/>
    <w:rsid w:val="00114108"/>
    <w:rsid w:val="001149C7"/>
    <w:rsid w:val="00115246"/>
    <w:rsid w:val="0012651A"/>
    <w:rsid w:val="001321FB"/>
    <w:rsid w:val="0015199A"/>
    <w:rsid w:val="001527C0"/>
    <w:rsid w:val="0015488D"/>
    <w:rsid w:val="00164300"/>
    <w:rsid w:val="0016489E"/>
    <w:rsid w:val="00172993"/>
    <w:rsid w:val="001735C8"/>
    <w:rsid w:val="00173BF5"/>
    <w:rsid w:val="00175AE4"/>
    <w:rsid w:val="00177BF4"/>
    <w:rsid w:val="001932DE"/>
    <w:rsid w:val="00193443"/>
    <w:rsid w:val="00193448"/>
    <w:rsid w:val="001942D4"/>
    <w:rsid w:val="001A3B60"/>
    <w:rsid w:val="001A5502"/>
    <w:rsid w:val="001B28E6"/>
    <w:rsid w:val="001B46CE"/>
    <w:rsid w:val="001B546B"/>
    <w:rsid w:val="001C143D"/>
    <w:rsid w:val="001C2C0B"/>
    <w:rsid w:val="001D10A0"/>
    <w:rsid w:val="001D3855"/>
    <w:rsid w:val="001D4657"/>
    <w:rsid w:val="001D55A3"/>
    <w:rsid w:val="001E32B7"/>
    <w:rsid w:val="001E6B48"/>
    <w:rsid w:val="001E7676"/>
    <w:rsid w:val="001F6AE3"/>
    <w:rsid w:val="001F776A"/>
    <w:rsid w:val="00200261"/>
    <w:rsid w:val="002079FD"/>
    <w:rsid w:val="00211935"/>
    <w:rsid w:val="0021349A"/>
    <w:rsid w:val="002148FF"/>
    <w:rsid w:val="00230B46"/>
    <w:rsid w:val="00230BD1"/>
    <w:rsid w:val="0023549C"/>
    <w:rsid w:val="002403E2"/>
    <w:rsid w:val="00240EE2"/>
    <w:rsid w:val="00245433"/>
    <w:rsid w:val="0024775A"/>
    <w:rsid w:val="00252272"/>
    <w:rsid w:val="0025356E"/>
    <w:rsid w:val="0025763E"/>
    <w:rsid w:val="00257719"/>
    <w:rsid w:val="00261C94"/>
    <w:rsid w:val="00275566"/>
    <w:rsid w:val="002770E3"/>
    <w:rsid w:val="0027782B"/>
    <w:rsid w:val="00280C6B"/>
    <w:rsid w:val="00283345"/>
    <w:rsid w:val="00286F99"/>
    <w:rsid w:val="0029316F"/>
    <w:rsid w:val="00296CD6"/>
    <w:rsid w:val="00296D92"/>
    <w:rsid w:val="002A42E8"/>
    <w:rsid w:val="002A5A32"/>
    <w:rsid w:val="002A6248"/>
    <w:rsid w:val="002A7E31"/>
    <w:rsid w:val="002B05B3"/>
    <w:rsid w:val="002B08CC"/>
    <w:rsid w:val="002B48DC"/>
    <w:rsid w:val="002B7625"/>
    <w:rsid w:val="002C2121"/>
    <w:rsid w:val="002C3D88"/>
    <w:rsid w:val="002C5043"/>
    <w:rsid w:val="002D262E"/>
    <w:rsid w:val="002D2750"/>
    <w:rsid w:val="002D3A13"/>
    <w:rsid w:val="002D67BE"/>
    <w:rsid w:val="002E121C"/>
    <w:rsid w:val="002E7079"/>
    <w:rsid w:val="002F02EB"/>
    <w:rsid w:val="002F6BCC"/>
    <w:rsid w:val="0030039A"/>
    <w:rsid w:val="00300B54"/>
    <w:rsid w:val="00313FEF"/>
    <w:rsid w:val="003148CD"/>
    <w:rsid w:val="00323DA6"/>
    <w:rsid w:val="0033704D"/>
    <w:rsid w:val="00337855"/>
    <w:rsid w:val="00340434"/>
    <w:rsid w:val="00341D6D"/>
    <w:rsid w:val="0035386B"/>
    <w:rsid w:val="00356B0C"/>
    <w:rsid w:val="003613FB"/>
    <w:rsid w:val="00362EC1"/>
    <w:rsid w:val="00364FF8"/>
    <w:rsid w:val="00373459"/>
    <w:rsid w:val="00380117"/>
    <w:rsid w:val="003825A8"/>
    <w:rsid w:val="003827F4"/>
    <w:rsid w:val="00383CBF"/>
    <w:rsid w:val="00385761"/>
    <w:rsid w:val="003874C2"/>
    <w:rsid w:val="00387FAA"/>
    <w:rsid w:val="00394A72"/>
    <w:rsid w:val="00395147"/>
    <w:rsid w:val="00396750"/>
    <w:rsid w:val="003A22FF"/>
    <w:rsid w:val="003A4F33"/>
    <w:rsid w:val="003A76DD"/>
    <w:rsid w:val="003B05D0"/>
    <w:rsid w:val="003B1F4E"/>
    <w:rsid w:val="003B2FC2"/>
    <w:rsid w:val="003B5114"/>
    <w:rsid w:val="003C09BA"/>
    <w:rsid w:val="003C2888"/>
    <w:rsid w:val="003C29AB"/>
    <w:rsid w:val="003D0411"/>
    <w:rsid w:val="003D2905"/>
    <w:rsid w:val="003D323D"/>
    <w:rsid w:val="00401C02"/>
    <w:rsid w:val="00403DD6"/>
    <w:rsid w:val="00405683"/>
    <w:rsid w:val="00405D6F"/>
    <w:rsid w:val="0040768F"/>
    <w:rsid w:val="0041045B"/>
    <w:rsid w:val="004150ED"/>
    <w:rsid w:val="00415316"/>
    <w:rsid w:val="00417A39"/>
    <w:rsid w:val="00422FF2"/>
    <w:rsid w:val="00424397"/>
    <w:rsid w:val="004278EF"/>
    <w:rsid w:val="00431039"/>
    <w:rsid w:val="00435897"/>
    <w:rsid w:val="00450B85"/>
    <w:rsid w:val="0045262E"/>
    <w:rsid w:val="00453EE6"/>
    <w:rsid w:val="00454A25"/>
    <w:rsid w:val="00460A31"/>
    <w:rsid w:val="00464BA8"/>
    <w:rsid w:val="004672D5"/>
    <w:rsid w:val="0047447C"/>
    <w:rsid w:val="00475EDE"/>
    <w:rsid w:val="00476507"/>
    <w:rsid w:val="004907E0"/>
    <w:rsid w:val="00494721"/>
    <w:rsid w:val="00494FEB"/>
    <w:rsid w:val="00496854"/>
    <w:rsid w:val="00496E92"/>
    <w:rsid w:val="004A3B66"/>
    <w:rsid w:val="004A4431"/>
    <w:rsid w:val="004A4A97"/>
    <w:rsid w:val="004A702B"/>
    <w:rsid w:val="004D0473"/>
    <w:rsid w:val="004D0C12"/>
    <w:rsid w:val="004D0CF2"/>
    <w:rsid w:val="004D19A2"/>
    <w:rsid w:val="004D4E59"/>
    <w:rsid w:val="004E08EA"/>
    <w:rsid w:val="004E40F7"/>
    <w:rsid w:val="004E4D6B"/>
    <w:rsid w:val="004F13EF"/>
    <w:rsid w:val="004F2C4A"/>
    <w:rsid w:val="00502BB8"/>
    <w:rsid w:val="00504A47"/>
    <w:rsid w:val="005121B0"/>
    <w:rsid w:val="0051404E"/>
    <w:rsid w:val="00515EEB"/>
    <w:rsid w:val="00515F4D"/>
    <w:rsid w:val="00522270"/>
    <w:rsid w:val="005260F4"/>
    <w:rsid w:val="00527F7E"/>
    <w:rsid w:val="0053170D"/>
    <w:rsid w:val="005323D9"/>
    <w:rsid w:val="005328F7"/>
    <w:rsid w:val="00540403"/>
    <w:rsid w:val="00541707"/>
    <w:rsid w:val="00545C31"/>
    <w:rsid w:val="00556FAA"/>
    <w:rsid w:val="0055759D"/>
    <w:rsid w:val="00561AC4"/>
    <w:rsid w:val="005668E7"/>
    <w:rsid w:val="00577516"/>
    <w:rsid w:val="00577E63"/>
    <w:rsid w:val="00593241"/>
    <w:rsid w:val="005933BD"/>
    <w:rsid w:val="005936BC"/>
    <w:rsid w:val="005A1843"/>
    <w:rsid w:val="005A59CA"/>
    <w:rsid w:val="005A62F1"/>
    <w:rsid w:val="005B4F2B"/>
    <w:rsid w:val="005B613C"/>
    <w:rsid w:val="005B6A00"/>
    <w:rsid w:val="005C2B92"/>
    <w:rsid w:val="005D32E8"/>
    <w:rsid w:val="005D6395"/>
    <w:rsid w:val="005E23E0"/>
    <w:rsid w:val="005E2562"/>
    <w:rsid w:val="005E3943"/>
    <w:rsid w:val="005E3F93"/>
    <w:rsid w:val="005E4CE0"/>
    <w:rsid w:val="005F0660"/>
    <w:rsid w:val="005F135E"/>
    <w:rsid w:val="005F1ABC"/>
    <w:rsid w:val="005F2F0B"/>
    <w:rsid w:val="005F37DF"/>
    <w:rsid w:val="005F3F14"/>
    <w:rsid w:val="005F4970"/>
    <w:rsid w:val="00607DB4"/>
    <w:rsid w:val="006137D7"/>
    <w:rsid w:val="00613F60"/>
    <w:rsid w:val="00616576"/>
    <w:rsid w:val="0062204B"/>
    <w:rsid w:val="006240E5"/>
    <w:rsid w:val="006257F7"/>
    <w:rsid w:val="00634C22"/>
    <w:rsid w:val="00641741"/>
    <w:rsid w:val="00641CDF"/>
    <w:rsid w:val="00650886"/>
    <w:rsid w:val="00650C6A"/>
    <w:rsid w:val="00650E3F"/>
    <w:rsid w:val="00651957"/>
    <w:rsid w:val="00660DAB"/>
    <w:rsid w:val="00662BC2"/>
    <w:rsid w:val="00664D32"/>
    <w:rsid w:val="00665745"/>
    <w:rsid w:val="00671890"/>
    <w:rsid w:val="006747CB"/>
    <w:rsid w:val="00674DB7"/>
    <w:rsid w:val="00676810"/>
    <w:rsid w:val="0067723D"/>
    <w:rsid w:val="006819C5"/>
    <w:rsid w:val="00682094"/>
    <w:rsid w:val="00685EDB"/>
    <w:rsid w:val="00686506"/>
    <w:rsid w:val="00696365"/>
    <w:rsid w:val="006A448F"/>
    <w:rsid w:val="006B4831"/>
    <w:rsid w:val="006B5B18"/>
    <w:rsid w:val="006B6C71"/>
    <w:rsid w:val="006C144E"/>
    <w:rsid w:val="006C248A"/>
    <w:rsid w:val="006C33A1"/>
    <w:rsid w:val="006C40A4"/>
    <w:rsid w:val="006C4C94"/>
    <w:rsid w:val="006D0403"/>
    <w:rsid w:val="006D232D"/>
    <w:rsid w:val="006D4302"/>
    <w:rsid w:val="006D7C33"/>
    <w:rsid w:val="006E03EC"/>
    <w:rsid w:val="006E348A"/>
    <w:rsid w:val="006F1E27"/>
    <w:rsid w:val="007144BA"/>
    <w:rsid w:val="007320D7"/>
    <w:rsid w:val="00750EED"/>
    <w:rsid w:val="007515E0"/>
    <w:rsid w:val="00753CC4"/>
    <w:rsid w:val="00756B45"/>
    <w:rsid w:val="00764D03"/>
    <w:rsid w:val="00765A66"/>
    <w:rsid w:val="00765B79"/>
    <w:rsid w:val="00767255"/>
    <w:rsid w:val="0077259E"/>
    <w:rsid w:val="007807A8"/>
    <w:rsid w:val="00790D72"/>
    <w:rsid w:val="007970D0"/>
    <w:rsid w:val="00797551"/>
    <w:rsid w:val="007A137F"/>
    <w:rsid w:val="007A2BED"/>
    <w:rsid w:val="007A3BE2"/>
    <w:rsid w:val="007A74AC"/>
    <w:rsid w:val="007B4B96"/>
    <w:rsid w:val="007B71C2"/>
    <w:rsid w:val="007C0D6C"/>
    <w:rsid w:val="007C6236"/>
    <w:rsid w:val="007D1AA9"/>
    <w:rsid w:val="007D2401"/>
    <w:rsid w:val="007D6DC7"/>
    <w:rsid w:val="007E3E26"/>
    <w:rsid w:val="007E6F78"/>
    <w:rsid w:val="007E7602"/>
    <w:rsid w:val="007F4887"/>
    <w:rsid w:val="007F58C9"/>
    <w:rsid w:val="007F67AD"/>
    <w:rsid w:val="00805C35"/>
    <w:rsid w:val="008169BA"/>
    <w:rsid w:val="008179A8"/>
    <w:rsid w:val="0083089C"/>
    <w:rsid w:val="008356E1"/>
    <w:rsid w:val="00836B3A"/>
    <w:rsid w:val="0084195C"/>
    <w:rsid w:val="008427DE"/>
    <w:rsid w:val="00843CCE"/>
    <w:rsid w:val="008519AD"/>
    <w:rsid w:val="0085390A"/>
    <w:rsid w:val="00854BAD"/>
    <w:rsid w:val="008554C1"/>
    <w:rsid w:val="00856DAC"/>
    <w:rsid w:val="008577A9"/>
    <w:rsid w:val="00860C04"/>
    <w:rsid w:val="00861F23"/>
    <w:rsid w:val="00862C63"/>
    <w:rsid w:val="008636F9"/>
    <w:rsid w:val="00864287"/>
    <w:rsid w:val="0086522E"/>
    <w:rsid w:val="008654D4"/>
    <w:rsid w:val="00873F20"/>
    <w:rsid w:val="00875C13"/>
    <w:rsid w:val="00877322"/>
    <w:rsid w:val="008814E8"/>
    <w:rsid w:val="00882C91"/>
    <w:rsid w:val="00890077"/>
    <w:rsid w:val="0089452F"/>
    <w:rsid w:val="00895F67"/>
    <w:rsid w:val="00896D15"/>
    <w:rsid w:val="0089744A"/>
    <w:rsid w:val="00897E89"/>
    <w:rsid w:val="008A1D01"/>
    <w:rsid w:val="008A3CE5"/>
    <w:rsid w:val="008A52E0"/>
    <w:rsid w:val="008B47FB"/>
    <w:rsid w:val="008C643A"/>
    <w:rsid w:val="008C6C39"/>
    <w:rsid w:val="008D09FE"/>
    <w:rsid w:val="008D0FF9"/>
    <w:rsid w:val="008D33DF"/>
    <w:rsid w:val="008D49A4"/>
    <w:rsid w:val="008D7574"/>
    <w:rsid w:val="008E0D02"/>
    <w:rsid w:val="008E24FC"/>
    <w:rsid w:val="008E2597"/>
    <w:rsid w:val="008E28E0"/>
    <w:rsid w:val="008E4539"/>
    <w:rsid w:val="008F6523"/>
    <w:rsid w:val="009012B9"/>
    <w:rsid w:val="0090326D"/>
    <w:rsid w:val="009048AE"/>
    <w:rsid w:val="009064F9"/>
    <w:rsid w:val="00907A5D"/>
    <w:rsid w:val="00913EBB"/>
    <w:rsid w:val="009148FA"/>
    <w:rsid w:val="009173B7"/>
    <w:rsid w:val="009173E3"/>
    <w:rsid w:val="009234E0"/>
    <w:rsid w:val="009270A0"/>
    <w:rsid w:val="00927F0A"/>
    <w:rsid w:val="0093149D"/>
    <w:rsid w:val="0093259D"/>
    <w:rsid w:val="0093666D"/>
    <w:rsid w:val="00937B23"/>
    <w:rsid w:val="009440BC"/>
    <w:rsid w:val="0094635B"/>
    <w:rsid w:val="00950736"/>
    <w:rsid w:val="00951730"/>
    <w:rsid w:val="0095175B"/>
    <w:rsid w:val="00966975"/>
    <w:rsid w:val="00967F2B"/>
    <w:rsid w:val="00975477"/>
    <w:rsid w:val="0099428E"/>
    <w:rsid w:val="009A2C96"/>
    <w:rsid w:val="009A3AEC"/>
    <w:rsid w:val="009B3D40"/>
    <w:rsid w:val="009B51FF"/>
    <w:rsid w:val="009C0A9D"/>
    <w:rsid w:val="009C2B9D"/>
    <w:rsid w:val="009D0D3B"/>
    <w:rsid w:val="009D1815"/>
    <w:rsid w:val="009D7250"/>
    <w:rsid w:val="009D7CCD"/>
    <w:rsid w:val="009E09B6"/>
    <w:rsid w:val="009E1BB7"/>
    <w:rsid w:val="009E3AA7"/>
    <w:rsid w:val="009E6167"/>
    <w:rsid w:val="009F0688"/>
    <w:rsid w:val="009F0FEB"/>
    <w:rsid w:val="00A0783A"/>
    <w:rsid w:val="00A07B32"/>
    <w:rsid w:val="00A1569D"/>
    <w:rsid w:val="00A17AFA"/>
    <w:rsid w:val="00A2638A"/>
    <w:rsid w:val="00A2679B"/>
    <w:rsid w:val="00A32FDB"/>
    <w:rsid w:val="00A33D5F"/>
    <w:rsid w:val="00A343D8"/>
    <w:rsid w:val="00A36B57"/>
    <w:rsid w:val="00A378B2"/>
    <w:rsid w:val="00A42A0E"/>
    <w:rsid w:val="00A449EC"/>
    <w:rsid w:val="00A44D4C"/>
    <w:rsid w:val="00A45DC2"/>
    <w:rsid w:val="00A53378"/>
    <w:rsid w:val="00A56B1D"/>
    <w:rsid w:val="00A6560C"/>
    <w:rsid w:val="00A65709"/>
    <w:rsid w:val="00A70BB4"/>
    <w:rsid w:val="00A73132"/>
    <w:rsid w:val="00A73509"/>
    <w:rsid w:val="00A73C02"/>
    <w:rsid w:val="00A73FFD"/>
    <w:rsid w:val="00A7501A"/>
    <w:rsid w:val="00A82693"/>
    <w:rsid w:val="00A826F4"/>
    <w:rsid w:val="00A837A2"/>
    <w:rsid w:val="00A94047"/>
    <w:rsid w:val="00A96487"/>
    <w:rsid w:val="00A96778"/>
    <w:rsid w:val="00AB3CAC"/>
    <w:rsid w:val="00AB4210"/>
    <w:rsid w:val="00AC111C"/>
    <w:rsid w:val="00AC1452"/>
    <w:rsid w:val="00AC50BA"/>
    <w:rsid w:val="00AC59E6"/>
    <w:rsid w:val="00AC6832"/>
    <w:rsid w:val="00AD61B6"/>
    <w:rsid w:val="00AF3C59"/>
    <w:rsid w:val="00AF6EDF"/>
    <w:rsid w:val="00AF7003"/>
    <w:rsid w:val="00B01B92"/>
    <w:rsid w:val="00B028EE"/>
    <w:rsid w:val="00B040D9"/>
    <w:rsid w:val="00B14A42"/>
    <w:rsid w:val="00B15E9D"/>
    <w:rsid w:val="00B21ADB"/>
    <w:rsid w:val="00B30F6D"/>
    <w:rsid w:val="00B32138"/>
    <w:rsid w:val="00B35547"/>
    <w:rsid w:val="00B37C57"/>
    <w:rsid w:val="00B4291F"/>
    <w:rsid w:val="00B467F4"/>
    <w:rsid w:val="00B46F69"/>
    <w:rsid w:val="00B47C5F"/>
    <w:rsid w:val="00B5385E"/>
    <w:rsid w:val="00B60B25"/>
    <w:rsid w:val="00B64D98"/>
    <w:rsid w:val="00B67A9E"/>
    <w:rsid w:val="00B75C8F"/>
    <w:rsid w:val="00B76341"/>
    <w:rsid w:val="00B76354"/>
    <w:rsid w:val="00B80DFD"/>
    <w:rsid w:val="00B82B30"/>
    <w:rsid w:val="00B84194"/>
    <w:rsid w:val="00B92959"/>
    <w:rsid w:val="00B92BE1"/>
    <w:rsid w:val="00B93DB7"/>
    <w:rsid w:val="00BA4F9F"/>
    <w:rsid w:val="00BA6BD2"/>
    <w:rsid w:val="00BA78CC"/>
    <w:rsid w:val="00BB69E4"/>
    <w:rsid w:val="00BB7314"/>
    <w:rsid w:val="00BC1168"/>
    <w:rsid w:val="00BC46AE"/>
    <w:rsid w:val="00BE24D4"/>
    <w:rsid w:val="00BE27AF"/>
    <w:rsid w:val="00BE42F7"/>
    <w:rsid w:val="00BF2716"/>
    <w:rsid w:val="00C00294"/>
    <w:rsid w:val="00C002F1"/>
    <w:rsid w:val="00C00F5A"/>
    <w:rsid w:val="00C07681"/>
    <w:rsid w:val="00C11205"/>
    <w:rsid w:val="00C114E9"/>
    <w:rsid w:val="00C15C66"/>
    <w:rsid w:val="00C22D57"/>
    <w:rsid w:val="00C2370D"/>
    <w:rsid w:val="00C24C30"/>
    <w:rsid w:val="00C2746E"/>
    <w:rsid w:val="00C31E33"/>
    <w:rsid w:val="00C333D1"/>
    <w:rsid w:val="00C3430C"/>
    <w:rsid w:val="00C4590F"/>
    <w:rsid w:val="00C47001"/>
    <w:rsid w:val="00C511AC"/>
    <w:rsid w:val="00C52897"/>
    <w:rsid w:val="00C52C03"/>
    <w:rsid w:val="00C54C26"/>
    <w:rsid w:val="00C5533E"/>
    <w:rsid w:val="00C66D68"/>
    <w:rsid w:val="00C74797"/>
    <w:rsid w:val="00C76743"/>
    <w:rsid w:val="00C82AC7"/>
    <w:rsid w:val="00C91F07"/>
    <w:rsid w:val="00CA617F"/>
    <w:rsid w:val="00CA7223"/>
    <w:rsid w:val="00CB276F"/>
    <w:rsid w:val="00CB2FE1"/>
    <w:rsid w:val="00CB54D7"/>
    <w:rsid w:val="00CC2192"/>
    <w:rsid w:val="00CC3DA1"/>
    <w:rsid w:val="00CC41F3"/>
    <w:rsid w:val="00CD0B93"/>
    <w:rsid w:val="00CD6EEC"/>
    <w:rsid w:val="00CD72BB"/>
    <w:rsid w:val="00CE1CD9"/>
    <w:rsid w:val="00CE1EF3"/>
    <w:rsid w:val="00CE32D2"/>
    <w:rsid w:val="00CE4FA6"/>
    <w:rsid w:val="00CE6123"/>
    <w:rsid w:val="00CF1183"/>
    <w:rsid w:val="00CF3CA5"/>
    <w:rsid w:val="00CF70D2"/>
    <w:rsid w:val="00CF777D"/>
    <w:rsid w:val="00D00EC1"/>
    <w:rsid w:val="00D1133D"/>
    <w:rsid w:val="00D24507"/>
    <w:rsid w:val="00D24B0B"/>
    <w:rsid w:val="00D25BC4"/>
    <w:rsid w:val="00D3219C"/>
    <w:rsid w:val="00D34677"/>
    <w:rsid w:val="00D379F8"/>
    <w:rsid w:val="00D43B2B"/>
    <w:rsid w:val="00D43D8C"/>
    <w:rsid w:val="00D451D9"/>
    <w:rsid w:val="00D45F93"/>
    <w:rsid w:val="00D560D8"/>
    <w:rsid w:val="00D56415"/>
    <w:rsid w:val="00D63F0B"/>
    <w:rsid w:val="00D719D2"/>
    <w:rsid w:val="00D72FEF"/>
    <w:rsid w:val="00D75C01"/>
    <w:rsid w:val="00D7606F"/>
    <w:rsid w:val="00D76827"/>
    <w:rsid w:val="00D76AC4"/>
    <w:rsid w:val="00D85B2A"/>
    <w:rsid w:val="00D87651"/>
    <w:rsid w:val="00D9469E"/>
    <w:rsid w:val="00DA5065"/>
    <w:rsid w:val="00DB4F99"/>
    <w:rsid w:val="00DB7679"/>
    <w:rsid w:val="00DB7879"/>
    <w:rsid w:val="00DC14BB"/>
    <w:rsid w:val="00DC1C70"/>
    <w:rsid w:val="00DC3EAC"/>
    <w:rsid w:val="00DC5AD4"/>
    <w:rsid w:val="00DD0351"/>
    <w:rsid w:val="00DD0A20"/>
    <w:rsid w:val="00DD5F69"/>
    <w:rsid w:val="00DD5FE6"/>
    <w:rsid w:val="00DE2A5B"/>
    <w:rsid w:val="00DE380C"/>
    <w:rsid w:val="00DF16BB"/>
    <w:rsid w:val="00DF2F92"/>
    <w:rsid w:val="00DF5E7D"/>
    <w:rsid w:val="00E034E0"/>
    <w:rsid w:val="00E05669"/>
    <w:rsid w:val="00E10609"/>
    <w:rsid w:val="00E14F4E"/>
    <w:rsid w:val="00E1599C"/>
    <w:rsid w:val="00E207D8"/>
    <w:rsid w:val="00E2312A"/>
    <w:rsid w:val="00E23C06"/>
    <w:rsid w:val="00E25E5F"/>
    <w:rsid w:val="00E30FC4"/>
    <w:rsid w:val="00E36973"/>
    <w:rsid w:val="00E42813"/>
    <w:rsid w:val="00E4321A"/>
    <w:rsid w:val="00E44295"/>
    <w:rsid w:val="00E50CE8"/>
    <w:rsid w:val="00E53F9D"/>
    <w:rsid w:val="00E62466"/>
    <w:rsid w:val="00E63684"/>
    <w:rsid w:val="00E72855"/>
    <w:rsid w:val="00E73059"/>
    <w:rsid w:val="00E75DF2"/>
    <w:rsid w:val="00E82731"/>
    <w:rsid w:val="00E83748"/>
    <w:rsid w:val="00E84B03"/>
    <w:rsid w:val="00E90EDA"/>
    <w:rsid w:val="00E92280"/>
    <w:rsid w:val="00E947C2"/>
    <w:rsid w:val="00E94C8F"/>
    <w:rsid w:val="00E9530E"/>
    <w:rsid w:val="00EA3323"/>
    <w:rsid w:val="00EA3ABC"/>
    <w:rsid w:val="00EA45A5"/>
    <w:rsid w:val="00EA5D29"/>
    <w:rsid w:val="00EA7104"/>
    <w:rsid w:val="00EA7194"/>
    <w:rsid w:val="00EB18F4"/>
    <w:rsid w:val="00EB28C6"/>
    <w:rsid w:val="00EB6807"/>
    <w:rsid w:val="00EB6A0C"/>
    <w:rsid w:val="00EC3014"/>
    <w:rsid w:val="00ED1ADC"/>
    <w:rsid w:val="00EE1A32"/>
    <w:rsid w:val="00EE43B1"/>
    <w:rsid w:val="00EE6F4C"/>
    <w:rsid w:val="00EF1B0E"/>
    <w:rsid w:val="00EF2B31"/>
    <w:rsid w:val="00F012C0"/>
    <w:rsid w:val="00F06E6F"/>
    <w:rsid w:val="00F10BDE"/>
    <w:rsid w:val="00F13265"/>
    <w:rsid w:val="00F132D8"/>
    <w:rsid w:val="00F13D92"/>
    <w:rsid w:val="00F15870"/>
    <w:rsid w:val="00F20C2B"/>
    <w:rsid w:val="00F249BC"/>
    <w:rsid w:val="00F302C7"/>
    <w:rsid w:val="00F31967"/>
    <w:rsid w:val="00F34E08"/>
    <w:rsid w:val="00F41243"/>
    <w:rsid w:val="00F412F4"/>
    <w:rsid w:val="00F46F75"/>
    <w:rsid w:val="00F5038F"/>
    <w:rsid w:val="00F540BF"/>
    <w:rsid w:val="00F57C24"/>
    <w:rsid w:val="00F63225"/>
    <w:rsid w:val="00F67558"/>
    <w:rsid w:val="00F73BFD"/>
    <w:rsid w:val="00F743C3"/>
    <w:rsid w:val="00F74D90"/>
    <w:rsid w:val="00F7562E"/>
    <w:rsid w:val="00F77415"/>
    <w:rsid w:val="00F77910"/>
    <w:rsid w:val="00F80212"/>
    <w:rsid w:val="00F81215"/>
    <w:rsid w:val="00F825A2"/>
    <w:rsid w:val="00F85DC3"/>
    <w:rsid w:val="00F9747D"/>
    <w:rsid w:val="00FA0FBF"/>
    <w:rsid w:val="00FA1846"/>
    <w:rsid w:val="00FA4B63"/>
    <w:rsid w:val="00FA5CA1"/>
    <w:rsid w:val="00FA5FC9"/>
    <w:rsid w:val="00FA635B"/>
    <w:rsid w:val="00FA7D8A"/>
    <w:rsid w:val="00FB5C1F"/>
    <w:rsid w:val="00FB6475"/>
    <w:rsid w:val="00FC1921"/>
    <w:rsid w:val="00FC1ACE"/>
    <w:rsid w:val="00FC20B6"/>
    <w:rsid w:val="00FD50B3"/>
    <w:rsid w:val="00FD744F"/>
    <w:rsid w:val="00FD74BF"/>
    <w:rsid w:val="00FE142F"/>
    <w:rsid w:val="00FE1828"/>
    <w:rsid w:val="00FE3CD9"/>
    <w:rsid w:val="00FE6422"/>
    <w:rsid w:val="00FE6DCD"/>
    <w:rsid w:val="00FF1ADE"/>
    <w:rsid w:val="00FF25C8"/>
    <w:rsid w:val="00FF33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CFD858"/>
  <w15:docId w15:val="{AA0C6A9C-1C37-47A6-9F98-7E73C0C15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283345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283345"/>
    <w:pPr>
      <w:keepNext/>
      <w:keepLines/>
      <w:numPr>
        <w:numId w:val="1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83345"/>
    <w:pPr>
      <w:keepNext/>
      <w:keepLines/>
      <w:numPr>
        <w:ilvl w:val="1"/>
        <w:numId w:val="1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83345"/>
    <w:pPr>
      <w:keepNext/>
      <w:keepLines/>
      <w:numPr>
        <w:ilvl w:val="2"/>
        <w:numId w:val="1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8334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8334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8334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8334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8334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8334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283345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283345"/>
  </w:style>
  <w:style w:type="paragraph" w:styleId="Odstavecseseznamem">
    <w:name w:val="List Paragraph"/>
    <w:basedOn w:val="Normln"/>
    <w:uiPriority w:val="34"/>
    <w:qFormat/>
    <w:rsid w:val="00283345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283345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283345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83345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2833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2833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8334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83345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83345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8334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8334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8334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283345"/>
    <w:pPr>
      <w:numPr>
        <w:numId w:val="2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283345"/>
    <w:pPr>
      <w:numPr>
        <w:ilvl w:val="1"/>
        <w:numId w:val="2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283345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283345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283345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283345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833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83345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283345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283345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83345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283345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283345"/>
    <w:pPr>
      <w:spacing w:after="100"/>
      <w:ind w:left="220"/>
    </w:pPr>
  </w:style>
  <w:style w:type="paragraph" w:customStyle="1" w:styleId="para">
    <w:name w:val="para"/>
    <w:basedOn w:val="Normln"/>
    <w:rsid w:val="0028334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283345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283345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3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4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334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3345"/>
    <w:rPr>
      <w:rFonts w:ascii="Times New Roman" w:hAnsi="Times New Roman"/>
      <w:b/>
      <w:bCs/>
      <w:sz w:val="20"/>
      <w:szCs w:val="20"/>
    </w:rPr>
  </w:style>
  <w:style w:type="paragraph" w:styleId="Seznamsodrkami3">
    <w:name w:val="List Bullet 3"/>
    <w:basedOn w:val="Normln"/>
    <w:uiPriority w:val="99"/>
    <w:semiHidden/>
    <w:unhideWhenUsed/>
    <w:rsid w:val="00BA6BD2"/>
    <w:pPr>
      <w:numPr>
        <w:numId w:val="5"/>
      </w:numPr>
      <w:contextualSpacing/>
    </w:pPr>
  </w:style>
  <w:style w:type="character" w:styleId="Siln">
    <w:name w:val="Strong"/>
    <w:qFormat/>
    <w:rsid w:val="00BA6BD2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283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83345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2833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83345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283345"/>
    <w:pPr>
      <w:spacing w:after="0" w:line="240" w:lineRule="auto"/>
    </w:pPr>
  </w:style>
  <w:style w:type="paragraph" w:styleId="Revize">
    <w:name w:val="Revision"/>
    <w:hidden/>
    <w:uiPriority w:val="99"/>
    <w:semiHidden/>
    <w:rsid w:val="00283345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8334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83345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2833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B31C7-CE90-40C8-BDF0-C49F7D37C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44</TotalTime>
  <Pages>5</Pages>
  <Words>874</Words>
  <Characters>5157</Characters>
  <Application>Microsoft Office Word</Application>
  <DocSecurity>0</DocSecurity>
  <Lines>42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</dc:creator>
  <cp:lastModifiedBy>Steiner Ondřej</cp:lastModifiedBy>
  <cp:revision>24</cp:revision>
  <dcterms:created xsi:type="dcterms:W3CDTF">2019-09-27T11:07:00Z</dcterms:created>
  <dcterms:modified xsi:type="dcterms:W3CDTF">2021-08-11T11:40:00Z</dcterms:modified>
</cp:coreProperties>
</file>